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88"/>
        <w:gridCol w:w="4788"/>
      </w:tblGrid>
      <w:tr w:rsidR="00372771" w:rsidRPr="006D6071" w:rsidTr="006D6071">
        <w:tc>
          <w:tcPr>
            <w:tcW w:w="4788" w:type="dxa"/>
          </w:tcPr>
          <w:p w:rsidR="00372771" w:rsidRPr="006D6071" w:rsidRDefault="00372771" w:rsidP="006D6071">
            <w:pPr>
              <w:spacing w:after="0" w:line="240" w:lineRule="auto"/>
            </w:pPr>
            <w:r w:rsidRPr="006D6071">
              <w:t>Calculator Race- Have students work in pairs.  One will use a calculator, the other will use mental math to answer basic math facts.  After working 10 to 15 problems, have students discuss which was faster, the calculator or mental math.  Discuss appropriate times for use of each method.</w:t>
            </w:r>
          </w:p>
          <w:p w:rsidR="00372771" w:rsidRPr="006D6071" w:rsidRDefault="00372771" w:rsidP="006D6071">
            <w:pPr>
              <w:spacing w:after="0" w:line="240" w:lineRule="auto"/>
            </w:pPr>
          </w:p>
        </w:tc>
        <w:tc>
          <w:tcPr>
            <w:tcW w:w="4788" w:type="dxa"/>
          </w:tcPr>
          <w:p w:rsidR="00372771" w:rsidRPr="006D6071" w:rsidRDefault="00372771" w:rsidP="006D6071">
            <w:pPr>
              <w:spacing w:after="0" w:line="240" w:lineRule="auto"/>
            </w:pPr>
            <w:r w:rsidRPr="006D6071">
              <w:t>Give students answers and ask them to make up possible variations.  If the answer is 8, what could the questions be?  If the answer is 12, what could the questions be?</w:t>
            </w:r>
          </w:p>
          <w:p w:rsidR="00372771" w:rsidRPr="006D6071" w:rsidRDefault="00372771" w:rsidP="006D6071">
            <w:pPr>
              <w:spacing w:after="0" w:line="240" w:lineRule="auto"/>
            </w:pPr>
          </w:p>
        </w:tc>
      </w:tr>
      <w:tr w:rsidR="00372771" w:rsidRPr="006D6071" w:rsidTr="006D6071">
        <w:tc>
          <w:tcPr>
            <w:tcW w:w="4788" w:type="dxa"/>
          </w:tcPr>
          <w:p w:rsidR="00372771" w:rsidRPr="006D6071" w:rsidRDefault="00372771" w:rsidP="006D6071">
            <w:pPr>
              <w:spacing w:after="0" w:line="240" w:lineRule="auto"/>
            </w:pPr>
            <w:r w:rsidRPr="006D6071">
              <w:t xml:space="preserve">Choose two grocery items that are the same type of product.  Compare the weight/volume and the price to see which is the better buy.  Calculators are a must since students have not learned the necessary computations but may understand the unit cost.  </w:t>
            </w:r>
          </w:p>
          <w:p w:rsidR="00372771" w:rsidRPr="006D6071" w:rsidRDefault="00372771" w:rsidP="006D6071">
            <w:pPr>
              <w:spacing w:after="0" w:line="240" w:lineRule="auto"/>
            </w:pPr>
          </w:p>
        </w:tc>
        <w:tc>
          <w:tcPr>
            <w:tcW w:w="4788" w:type="dxa"/>
          </w:tcPr>
          <w:p w:rsidR="00372771" w:rsidRPr="006D6071" w:rsidRDefault="00372771" w:rsidP="006D6071">
            <w:pPr>
              <w:spacing w:after="0" w:line="240" w:lineRule="auto"/>
            </w:pPr>
            <w:r w:rsidRPr="006D6071">
              <w:t>Give a target range (ex.  125-150) that students are trying to reach as a sum.  Ask students to enter a number into their calculators and add another number with the calculator to reach the target number.  Have them record their efforts and try to adjust the second number to reach the sum.  At a later time, reverse this activity by giving a number and giving the target range for the difference (ex.  15-50) to emphasize subtraction.</w:t>
            </w:r>
          </w:p>
          <w:p w:rsidR="00372771" w:rsidRPr="006D6071" w:rsidRDefault="00372771" w:rsidP="006D6071">
            <w:pPr>
              <w:spacing w:after="0" w:line="240" w:lineRule="auto"/>
            </w:pPr>
          </w:p>
        </w:tc>
      </w:tr>
      <w:tr w:rsidR="00372771" w:rsidRPr="006D6071" w:rsidTr="006D6071">
        <w:tc>
          <w:tcPr>
            <w:tcW w:w="4788" w:type="dxa"/>
          </w:tcPr>
          <w:p w:rsidR="00372771" w:rsidRPr="006D6071" w:rsidRDefault="00372771" w:rsidP="006D6071">
            <w:pPr>
              <w:spacing w:after="0" w:line="240" w:lineRule="auto"/>
            </w:pPr>
            <w:r w:rsidRPr="006D6071">
              <w:t xml:space="preserve">Word Values- Students practice addition and multiplication with their calculators by finding the value of words.  If consonants are worth 3 points and vowels are worth 5 points, what is the value of weather?  Use vocabulary related to current studies.  </w:t>
            </w:r>
          </w:p>
          <w:p w:rsidR="00372771" w:rsidRPr="006D6071" w:rsidRDefault="00372771" w:rsidP="006D6071">
            <w:pPr>
              <w:spacing w:after="0" w:line="240" w:lineRule="auto"/>
            </w:pPr>
          </w:p>
        </w:tc>
        <w:tc>
          <w:tcPr>
            <w:tcW w:w="4788" w:type="dxa"/>
          </w:tcPr>
          <w:p w:rsidR="00372771" w:rsidRPr="006D6071" w:rsidRDefault="00372771" w:rsidP="006D6071">
            <w:pPr>
              <w:spacing w:after="0" w:line="240" w:lineRule="auto"/>
            </w:pPr>
            <w:r w:rsidRPr="006D6071">
              <w:t>If the 5 and 9 keys on your calculator are broken, how can you use it to solve the problem 469 – 253?  Is there more than one way to do this?  How can you do this with the fewest number of key strokes?</w:t>
            </w:r>
          </w:p>
          <w:p w:rsidR="00372771" w:rsidRPr="006D6071" w:rsidRDefault="00372771" w:rsidP="006D6071">
            <w:pPr>
              <w:spacing w:after="0" w:line="240" w:lineRule="auto"/>
            </w:pPr>
          </w:p>
        </w:tc>
      </w:tr>
      <w:tr w:rsidR="00372771" w:rsidRPr="006D6071" w:rsidTr="006D6071">
        <w:tc>
          <w:tcPr>
            <w:tcW w:w="4788" w:type="dxa"/>
          </w:tcPr>
          <w:p w:rsidR="00372771" w:rsidRPr="006D6071" w:rsidRDefault="00372771" w:rsidP="006D6071">
            <w:pPr>
              <w:spacing w:after="0" w:line="240" w:lineRule="auto"/>
            </w:pPr>
            <w:r w:rsidRPr="006D6071">
              <w:t>You can only push the 1, 0, = and + keys on your calculator.  Your job is to make your calculator display 542.  Record your strategy or strategies.</w:t>
            </w:r>
          </w:p>
          <w:p w:rsidR="00372771" w:rsidRPr="006D6071" w:rsidRDefault="00372771" w:rsidP="006D6071">
            <w:pPr>
              <w:spacing w:after="0" w:line="240" w:lineRule="auto"/>
            </w:pPr>
          </w:p>
        </w:tc>
        <w:tc>
          <w:tcPr>
            <w:tcW w:w="4788" w:type="dxa"/>
          </w:tcPr>
          <w:p w:rsidR="00372771" w:rsidRPr="006D6071" w:rsidRDefault="00372771" w:rsidP="006D6071">
            <w:pPr>
              <w:spacing w:after="0" w:line="240" w:lineRule="auto"/>
            </w:pPr>
            <w:r w:rsidRPr="006D6071">
              <w:t>Use a calculator:</w:t>
            </w:r>
          </w:p>
          <w:p w:rsidR="00372771" w:rsidRPr="006D6071" w:rsidRDefault="00372771" w:rsidP="006D6071">
            <w:pPr>
              <w:pStyle w:val="ListParagraph"/>
              <w:numPr>
                <w:ilvl w:val="0"/>
                <w:numId w:val="1"/>
              </w:numPr>
              <w:spacing w:after="0" w:line="240" w:lineRule="auto"/>
            </w:pPr>
            <w:r w:rsidRPr="006D6071">
              <w:t xml:space="preserve"> Key in the first three digits of your phone number.  </w:t>
            </w:r>
          </w:p>
          <w:p w:rsidR="00372771" w:rsidRPr="006D6071" w:rsidRDefault="00372771" w:rsidP="006D6071">
            <w:pPr>
              <w:pStyle w:val="ListParagraph"/>
              <w:numPr>
                <w:ilvl w:val="0"/>
                <w:numId w:val="1"/>
              </w:numPr>
              <w:spacing w:after="0" w:line="240" w:lineRule="auto"/>
            </w:pPr>
            <w:r w:rsidRPr="006D6071">
              <w:t>Multiply by 80.</w:t>
            </w:r>
          </w:p>
          <w:p w:rsidR="00372771" w:rsidRPr="006D6071" w:rsidRDefault="00372771" w:rsidP="006D6071">
            <w:pPr>
              <w:pStyle w:val="ListParagraph"/>
              <w:numPr>
                <w:ilvl w:val="0"/>
                <w:numId w:val="1"/>
              </w:numPr>
              <w:spacing w:after="0" w:line="240" w:lineRule="auto"/>
            </w:pPr>
            <w:r w:rsidRPr="006D6071">
              <w:t>Add  1.</w:t>
            </w:r>
          </w:p>
          <w:p w:rsidR="00372771" w:rsidRPr="006D6071" w:rsidRDefault="00372771" w:rsidP="006D6071">
            <w:pPr>
              <w:pStyle w:val="ListParagraph"/>
              <w:numPr>
                <w:ilvl w:val="0"/>
                <w:numId w:val="1"/>
              </w:numPr>
              <w:spacing w:after="0" w:line="240" w:lineRule="auto"/>
            </w:pPr>
            <w:r w:rsidRPr="006D6071">
              <w:t>Multiply by 250.</w:t>
            </w:r>
          </w:p>
          <w:p w:rsidR="00372771" w:rsidRPr="006D6071" w:rsidRDefault="00372771" w:rsidP="006D6071">
            <w:pPr>
              <w:pStyle w:val="ListParagraph"/>
              <w:numPr>
                <w:ilvl w:val="0"/>
                <w:numId w:val="1"/>
              </w:numPr>
              <w:spacing w:after="0" w:line="240" w:lineRule="auto"/>
            </w:pPr>
            <w:r w:rsidRPr="006D6071">
              <w:t>Add the last 4 digits of your phone number.</w:t>
            </w:r>
          </w:p>
          <w:p w:rsidR="00372771" w:rsidRPr="006D6071" w:rsidRDefault="00372771" w:rsidP="006D6071">
            <w:pPr>
              <w:pStyle w:val="ListParagraph"/>
              <w:numPr>
                <w:ilvl w:val="0"/>
                <w:numId w:val="1"/>
              </w:numPr>
              <w:spacing w:after="0" w:line="240" w:lineRule="auto"/>
            </w:pPr>
            <w:r w:rsidRPr="006D6071">
              <w:t>Add the last 4 digits of your phone number.</w:t>
            </w:r>
          </w:p>
          <w:p w:rsidR="00372771" w:rsidRPr="006D6071" w:rsidRDefault="00372771" w:rsidP="006D6071">
            <w:pPr>
              <w:pStyle w:val="ListParagraph"/>
              <w:numPr>
                <w:ilvl w:val="0"/>
                <w:numId w:val="1"/>
              </w:numPr>
              <w:spacing w:after="0" w:line="240" w:lineRule="auto"/>
            </w:pPr>
            <w:r w:rsidRPr="006D6071">
              <w:t>Subtract 250.</w:t>
            </w:r>
          </w:p>
          <w:p w:rsidR="00372771" w:rsidRPr="006D6071" w:rsidRDefault="00372771" w:rsidP="006D6071">
            <w:pPr>
              <w:pStyle w:val="ListParagraph"/>
              <w:numPr>
                <w:ilvl w:val="0"/>
                <w:numId w:val="1"/>
              </w:numPr>
              <w:spacing w:after="0" w:line="240" w:lineRule="auto"/>
            </w:pPr>
            <w:r w:rsidRPr="006D6071">
              <w:t>Divide by 2.</w:t>
            </w:r>
          </w:p>
          <w:p w:rsidR="00372771" w:rsidRPr="006D6071" w:rsidRDefault="00372771" w:rsidP="006D6071">
            <w:pPr>
              <w:spacing w:after="0" w:line="240" w:lineRule="auto"/>
            </w:pPr>
            <w:r w:rsidRPr="006D6071">
              <w:t>Do you recognize the number?  How did this happen?</w:t>
            </w:r>
          </w:p>
          <w:p w:rsidR="00372771" w:rsidRPr="006D6071" w:rsidRDefault="00372771" w:rsidP="006D6071">
            <w:pPr>
              <w:spacing w:after="0" w:line="240" w:lineRule="auto"/>
            </w:pPr>
          </w:p>
        </w:tc>
      </w:tr>
      <w:tr w:rsidR="00372771" w:rsidRPr="006D6071" w:rsidTr="006D6071">
        <w:tc>
          <w:tcPr>
            <w:tcW w:w="4788" w:type="dxa"/>
          </w:tcPr>
          <w:p w:rsidR="00372771" w:rsidRPr="006D6071" w:rsidRDefault="00372771" w:rsidP="006D6071">
            <w:pPr>
              <w:spacing w:after="0" w:line="240" w:lineRule="auto"/>
            </w:pPr>
            <w:r w:rsidRPr="006D6071">
              <w:t>Count your pulse for one minute.  Use a calculator to compute the number of times your heart beats in an hour? A day?  A week?  Does it make a difference if you run in place first?</w:t>
            </w:r>
          </w:p>
          <w:p w:rsidR="00372771" w:rsidRPr="006D6071" w:rsidRDefault="00372771" w:rsidP="006D6071">
            <w:pPr>
              <w:spacing w:after="0" w:line="240" w:lineRule="auto"/>
            </w:pPr>
          </w:p>
          <w:p w:rsidR="00372771" w:rsidRPr="006D6071" w:rsidRDefault="00372771" w:rsidP="006D6071">
            <w:pPr>
              <w:spacing w:after="0" w:line="240" w:lineRule="auto"/>
            </w:pPr>
          </w:p>
          <w:p w:rsidR="00372771" w:rsidRPr="006D6071" w:rsidRDefault="00372771" w:rsidP="006D6071">
            <w:pPr>
              <w:spacing w:after="0" w:line="240" w:lineRule="auto"/>
            </w:pPr>
          </w:p>
          <w:p w:rsidR="00372771" w:rsidRPr="006D6071" w:rsidRDefault="00372771" w:rsidP="006D6071">
            <w:pPr>
              <w:spacing w:after="0" w:line="240" w:lineRule="auto"/>
            </w:pPr>
          </w:p>
        </w:tc>
        <w:tc>
          <w:tcPr>
            <w:tcW w:w="4788" w:type="dxa"/>
          </w:tcPr>
          <w:p w:rsidR="00372771" w:rsidRPr="006D6071" w:rsidRDefault="00372771" w:rsidP="006D6071">
            <w:pPr>
              <w:spacing w:after="0" w:line="240" w:lineRule="auto"/>
            </w:pPr>
            <w:r w:rsidRPr="006D6071">
              <w:t>Write as many tallies as you can in one minute.  How many did you write?  How long would it take you to write 1,000 tally marks?  5,000 tally marks?   10,000 tally marks?</w:t>
            </w:r>
          </w:p>
          <w:p w:rsidR="00372771" w:rsidRPr="006D6071" w:rsidRDefault="00372771" w:rsidP="006D6071">
            <w:pPr>
              <w:spacing w:after="0" w:line="240" w:lineRule="auto"/>
            </w:pPr>
          </w:p>
        </w:tc>
      </w:tr>
      <w:tr w:rsidR="00372771" w:rsidRPr="006D6071" w:rsidTr="006D6071">
        <w:tc>
          <w:tcPr>
            <w:tcW w:w="4788" w:type="dxa"/>
          </w:tcPr>
          <w:p w:rsidR="00372771" w:rsidRPr="006D6071" w:rsidRDefault="00372771" w:rsidP="006D6071">
            <w:pPr>
              <w:spacing w:after="0" w:line="240" w:lineRule="auto"/>
            </w:pPr>
            <w:r w:rsidRPr="006D6071">
              <w:t xml:space="preserve">Play “Beat the Calculator”.  Make pairs of cards showing expanded forms of numerals.  Some easy such as 90 + 9 or 70 + 6, and some more difficult such as 6,000 + 40.  Pair students and one will be the “Calculator Kid” this student will try to show the number on the calculator before another student can write it on the board, overhead, or whiteboard.  The students who can show the number in standard form first gets the point.  </w:t>
            </w:r>
          </w:p>
          <w:p w:rsidR="00372771" w:rsidRPr="006D6071" w:rsidRDefault="00372771" w:rsidP="006D6071">
            <w:pPr>
              <w:spacing w:after="0" w:line="240" w:lineRule="auto"/>
            </w:pPr>
          </w:p>
        </w:tc>
        <w:tc>
          <w:tcPr>
            <w:tcW w:w="4788" w:type="dxa"/>
          </w:tcPr>
          <w:p w:rsidR="00372771" w:rsidRPr="006D6071" w:rsidRDefault="00372771" w:rsidP="006D6071">
            <w:pPr>
              <w:spacing w:after="0" w:line="240" w:lineRule="auto"/>
            </w:pPr>
            <w:r w:rsidRPr="006D6071">
              <w:t>Close to a Dollar.  One player will use a calculator.  The other player will need pencil and paper.  The teacher will need to make up receipts or save receipts from various stores.  Parents or teachers might donate receipts.  You may even have students create receipts to use for the game.  Receipts should have the store name, the items purchased, and the cost of each item.</w:t>
            </w:r>
          </w:p>
          <w:p w:rsidR="00372771" w:rsidRPr="006D6071" w:rsidRDefault="00372771" w:rsidP="006D6071">
            <w:pPr>
              <w:spacing w:after="0" w:line="240" w:lineRule="auto"/>
            </w:pPr>
          </w:p>
          <w:p w:rsidR="00372771" w:rsidRPr="006D6071" w:rsidRDefault="00372771" w:rsidP="006D6071">
            <w:pPr>
              <w:spacing w:after="0" w:line="240" w:lineRule="auto"/>
            </w:pPr>
            <w:r w:rsidRPr="006D6071">
              <w:t>How to play-Try to estimate the price on your receipt before your partner can find the total on the calculator.  Your total has to be within a dollar.  This means you might be over or under by $0.99.</w:t>
            </w:r>
          </w:p>
          <w:p w:rsidR="00372771" w:rsidRPr="006D6071" w:rsidRDefault="00372771" w:rsidP="006D6071">
            <w:pPr>
              <w:spacing w:after="0" w:line="240" w:lineRule="auto"/>
            </w:pPr>
            <w:r w:rsidRPr="006D6071">
              <w:t>Challenge:   After many opportunities playing Close to a dollar, students might play Close to Fifty Cents.</w:t>
            </w:r>
          </w:p>
          <w:p w:rsidR="00372771" w:rsidRPr="006D6071" w:rsidRDefault="00372771" w:rsidP="006D6071">
            <w:pPr>
              <w:spacing w:after="0" w:line="240" w:lineRule="auto"/>
            </w:pPr>
          </w:p>
        </w:tc>
      </w:tr>
      <w:tr w:rsidR="00372771" w:rsidRPr="006D6071" w:rsidTr="006D6071">
        <w:tc>
          <w:tcPr>
            <w:tcW w:w="4788" w:type="dxa"/>
          </w:tcPr>
          <w:p w:rsidR="00372771" w:rsidRPr="006D6071" w:rsidRDefault="00372771" w:rsidP="006D6071">
            <w:pPr>
              <w:spacing w:after="0" w:line="240" w:lineRule="auto"/>
            </w:pPr>
            <w:r w:rsidRPr="006D6071">
              <w:t>Use a calculator to find the products of the following equations.  Look for a pattern in the products.</w:t>
            </w:r>
          </w:p>
          <w:p w:rsidR="00372771" w:rsidRPr="006D6071" w:rsidRDefault="00372771" w:rsidP="006D6071">
            <w:pPr>
              <w:spacing w:after="0" w:line="240" w:lineRule="auto"/>
            </w:pPr>
            <w:r w:rsidRPr="006D6071">
              <w:t>11 x 9 =</w:t>
            </w:r>
          </w:p>
          <w:p w:rsidR="00372771" w:rsidRPr="006D6071" w:rsidRDefault="00372771" w:rsidP="006D6071">
            <w:pPr>
              <w:spacing w:after="0" w:line="240" w:lineRule="auto"/>
            </w:pPr>
            <w:r w:rsidRPr="006D6071">
              <w:t>22 x 9 =</w:t>
            </w:r>
          </w:p>
          <w:p w:rsidR="00372771" w:rsidRPr="006D6071" w:rsidRDefault="00372771" w:rsidP="006D6071">
            <w:pPr>
              <w:spacing w:after="0" w:line="240" w:lineRule="auto"/>
            </w:pPr>
            <w:r w:rsidRPr="006D6071">
              <w:t>33 x 9 =</w:t>
            </w:r>
          </w:p>
          <w:p w:rsidR="00372771" w:rsidRPr="006D6071" w:rsidRDefault="00372771" w:rsidP="006D6071">
            <w:pPr>
              <w:spacing w:after="0" w:line="240" w:lineRule="auto"/>
            </w:pPr>
            <w:r w:rsidRPr="006D6071">
              <w:t>44 x 9 =</w:t>
            </w:r>
          </w:p>
          <w:p w:rsidR="00372771" w:rsidRPr="006D6071" w:rsidRDefault="00372771" w:rsidP="006D6071">
            <w:pPr>
              <w:spacing w:after="0" w:line="240" w:lineRule="auto"/>
            </w:pPr>
            <w:r w:rsidRPr="006D6071">
              <w:t xml:space="preserve">Using only the pattern, answer the problems:  </w:t>
            </w:r>
          </w:p>
          <w:p w:rsidR="00372771" w:rsidRPr="006D6071" w:rsidRDefault="00372771" w:rsidP="006D6071">
            <w:pPr>
              <w:spacing w:after="0" w:line="240" w:lineRule="auto"/>
            </w:pPr>
            <w:r w:rsidRPr="006D6071">
              <w:t>66 x 9 and 77 x 9.</w:t>
            </w:r>
          </w:p>
          <w:p w:rsidR="00372771" w:rsidRPr="006D6071" w:rsidRDefault="00372771" w:rsidP="006D6071">
            <w:pPr>
              <w:spacing w:after="0" w:line="240" w:lineRule="auto"/>
            </w:pPr>
          </w:p>
          <w:p w:rsidR="00372771" w:rsidRPr="006D6071" w:rsidRDefault="00372771" w:rsidP="006D6071">
            <w:pPr>
              <w:spacing w:after="0" w:line="240" w:lineRule="auto"/>
            </w:pPr>
            <w:r w:rsidRPr="006D6071">
              <w:t>What do you think would happen if your multiplied:</w:t>
            </w:r>
          </w:p>
          <w:p w:rsidR="00372771" w:rsidRPr="006D6071" w:rsidRDefault="00372771" w:rsidP="006D6071">
            <w:pPr>
              <w:spacing w:after="0" w:line="240" w:lineRule="auto"/>
            </w:pPr>
            <w:r w:rsidRPr="006D6071">
              <w:t>11 x 99</w:t>
            </w:r>
          </w:p>
          <w:p w:rsidR="00372771" w:rsidRPr="006D6071" w:rsidRDefault="00372771" w:rsidP="006D6071">
            <w:pPr>
              <w:spacing w:after="0" w:line="240" w:lineRule="auto"/>
            </w:pPr>
            <w:r w:rsidRPr="006D6071">
              <w:t>22 x 99</w:t>
            </w:r>
          </w:p>
          <w:p w:rsidR="00372771" w:rsidRPr="006D6071" w:rsidRDefault="00372771" w:rsidP="006D6071">
            <w:pPr>
              <w:spacing w:after="0" w:line="240" w:lineRule="auto"/>
            </w:pPr>
            <w:r w:rsidRPr="006D6071">
              <w:t>33 x 99</w:t>
            </w:r>
          </w:p>
          <w:p w:rsidR="00372771" w:rsidRPr="006D6071" w:rsidRDefault="00372771" w:rsidP="006D6071">
            <w:pPr>
              <w:spacing w:after="0" w:line="240" w:lineRule="auto"/>
            </w:pPr>
            <w:r w:rsidRPr="006D6071">
              <w:t>Check with your calculator.</w:t>
            </w:r>
          </w:p>
          <w:p w:rsidR="00372771" w:rsidRPr="006D6071" w:rsidRDefault="00372771" w:rsidP="006D6071">
            <w:pPr>
              <w:spacing w:after="0" w:line="240" w:lineRule="auto"/>
            </w:pPr>
          </w:p>
        </w:tc>
        <w:tc>
          <w:tcPr>
            <w:tcW w:w="4788" w:type="dxa"/>
          </w:tcPr>
          <w:p w:rsidR="00372771" w:rsidRPr="006D6071" w:rsidRDefault="00372771" w:rsidP="006D6071">
            <w:pPr>
              <w:spacing w:after="0" w:line="240" w:lineRule="auto"/>
            </w:pPr>
            <w:r w:rsidRPr="006D6071">
              <w:t xml:space="preserve">You can only use these keys on a calculator:  </w:t>
            </w:r>
          </w:p>
          <w:p w:rsidR="00372771" w:rsidRPr="006D6071" w:rsidRDefault="00372771" w:rsidP="006D6071">
            <w:pPr>
              <w:spacing w:after="0" w:line="240" w:lineRule="auto"/>
            </w:pPr>
            <w:r w:rsidRPr="006D6071">
              <w:t>6   ÷   -   x   +   =</w:t>
            </w:r>
          </w:p>
          <w:p w:rsidR="00372771" w:rsidRPr="006D6071" w:rsidRDefault="00372771" w:rsidP="006D6071">
            <w:pPr>
              <w:spacing w:after="0" w:line="240" w:lineRule="auto"/>
            </w:pPr>
            <w:r w:rsidRPr="006D6071">
              <w:t>Make your display read 7.  Record your strategy.</w:t>
            </w:r>
          </w:p>
          <w:p w:rsidR="00372771" w:rsidRPr="006D6071" w:rsidRDefault="00372771" w:rsidP="006D6071">
            <w:pPr>
              <w:spacing w:after="0" w:line="240" w:lineRule="auto"/>
            </w:pPr>
          </w:p>
        </w:tc>
      </w:tr>
      <w:tr w:rsidR="00372771" w:rsidRPr="006D6071" w:rsidTr="006D6071">
        <w:tc>
          <w:tcPr>
            <w:tcW w:w="4788" w:type="dxa"/>
          </w:tcPr>
          <w:p w:rsidR="00372771" w:rsidRPr="006D6071" w:rsidRDefault="00372771" w:rsidP="006D6071">
            <w:pPr>
              <w:spacing w:after="0" w:line="240" w:lineRule="auto"/>
            </w:pPr>
            <w:r w:rsidRPr="006D6071">
              <w:t>If I could afford to give you one dollar for your first birthday, two dollars for your second birthday, four dollars for your third birthday, and eight dollars for your fourth birthday, and continue doubling the dollars for each birthday until your sixteenth birthday, how much would I have given you?</w:t>
            </w:r>
          </w:p>
          <w:p w:rsidR="00372771" w:rsidRPr="006D6071" w:rsidRDefault="00372771" w:rsidP="006D6071">
            <w:pPr>
              <w:spacing w:after="0" w:line="240" w:lineRule="auto"/>
            </w:pPr>
          </w:p>
        </w:tc>
        <w:tc>
          <w:tcPr>
            <w:tcW w:w="4788" w:type="dxa"/>
          </w:tcPr>
          <w:p w:rsidR="00372771" w:rsidRPr="006D6071" w:rsidRDefault="00372771" w:rsidP="006D6071">
            <w:pPr>
              <w:spacing w:after="0" w:line="240" w:lineRule="auto"/>
            </w:pPr>
            <w:r w:rsidRPr="006D6071">
              <w:t>I am thinking of a number.  When I add 55 to it and then multiply it by 2.  I get 310.  What is my number?</w:t>
            </w:r>
          </w:p>
          <w:p w:rsidR="00372771" w:rsidRPr="006D6071" w:rsidRDefault="00372771" w:rsidP="006D6071">
            <w:pPr>
              <w:spacing w:after="0" w:line="240" w:lineRule="auto"/>
            </w:pPr>
          </w:p>
          <w:p w:rsidR="00372771" w:rsidRPr="006D6071" w:rsidRDefault="00372771" w:rsidP="006D6071">
            <w:pPr>
              <w:spacing w:after="0" w:line="240" w:lineRule="auto"/>
            </w:pPr>
            <w:r w:rsidRPr="006D6071">
              <w:t>I am thinking about a number.  If I multiply it by itself three times I get 625.  What is my number?</w:t>
            </w:r>
          </w:p>
          <w:p w:rsidR="00372771" w:rsidRPr="006D6071" w:rsidRDefault="00372771" w:rsidP="006D6071">
            <w:pPr>
              <w:spacing w:after="0" w:line="240" w:lineRule="auto"/>
            </w:pPr>
          </w:p>
        </w:tc>
      </w:tr>
      <w:tr w:rsidR="00372771" w:rsidRPr="006D6071" w:rsidTr="006D6071">
        <w:tc>
          <w:tcPr>
            <w:tcW w:w="4788" w:type="dxa"/>
          </w:tcPr>
          <w:p w:rsidR="00372771" w:rsidRPr="006D6071" w:rsidRDefault="00372771" w:rsidP="006D6071">
            <w:pPr>
              <w:spacing w:after="0" w:line="240" w:lineRule="auto"/>
            </w:pPr>
            <w:r w:rsidRPr="006D6071">
              <w:t>How old are you in years?  In months?  In weeks?  In days?  In hours?</w:t>
            </w:r>
          </w:p>
          <w:p w:rsidR="00372771" w:rsidRPr="006D6071" w:rsidRDefault="00372771" w:rsidP="006D6071">
            <w:pPr>
              <w:spacing w:after="0" w:line="240" w:lineRule="auto"/>
            </w:pPr>
          </w:p>
        </w:tc>
        <w:tc>
          <w:tcPr>
            <w:tcW w:w="4788" w:type="dxa"/>
          </w:tcPr>
          <w:p w:rsidR="00372771" w:rsidRPr="006D6071" w:rsidRDefault="00372771" w:rsidP="006D6071">
            <w:pPr>
              <w:spacing w:after="0" w:line="240" w:lineRule="auto"/>
            </w:pPr>
            <w:r w:rsidRPr="006D6071">
              <w:t>Find two numbers whose product would be between 430 and 450.  Record all your possible solutions.</w:t>
            </w:r>
          </w:p>
          <w:p w:rsidR="00372771" w:rsidRPr="006D6071" w:rsidRDefault="00372771" w:rsidP="006D6071">
            <w:pPr>
              <w:spacing w:after="0" w:line="240" w:lineRule="auto"/>
            </w:pPr>
            <w:r w:rsidRPr="006D6071">
              <w:t>Find two numbers whose product would be between 2,500 and 2,600.  Record all your possible solutions.</w:t>
            </w:r>
          </w:p>
        </w:tc>
      </w:tr>
      <w:tr w:rsidR="00372771" w:rsidRPr="006D6071" w:rsidTr="006D6071">
        <w:tc>
          <w:tcPr>
            <w:tcW w:w="4788" w:type="dxa"/>
          </w:tcPr>
          <w:p w:rsidR="00372771" w:rsidRPr="006D6071" w:rsidRDefault="00372771" w:rsidP="006D6071">
            <w:pPr>
              <w:spacing w:after="0" w:line="240" w:lineRule="auto"/>
            </w:pPr>
            <w:r w:rsidRPr="006D6071">
              <w:t>How many different numbers can be multiplied by 27 to reach any target number between 200 and 300?  What are they?</w:t>
            </w:r>
          </w:p>
          <w:p w:rsidR="00372771" w:rsidRPr="006D6071" w:rsidRDefault="00372771" w:rsidP="006D6071">
            <w:pPr>
              <w:spacing w:after="0" w:line="240" w:lineRule="auto"/>
            </w:pPr>
          </w:p>
        </w:tc>
        <w:tc>
          <w:tcPr>
            <w:tcW w:w="4788" w:type="dxa"/>
          </w:tcPr>
          <w:p w:rsidR="00372771" w:rsidRPr="006D6071" w:rsidRDefault="00372771" w:rsidP="006D6071">
            <w:pPr>
              <w:spacing w:after="0" w:line="240" w:lineRule="auto"/>
            </w:pPr>
            <w:r w:rsidRPr="006D6071">
              <w:t xml:space="preserve">I’m thinking of a number.  I multiplied my number by 102, then subtracted 228. </w:t>
            </w:r>
          </w:p>
          <w:p w:rsidR="00372771" w:rsidRPr="006D6071" w:rsidRDefault="00372771" w:rsidP="006D6071">
            <w:pPr>
              <w:spacing w:after="0" w:line="240" w:lineRule="auto"/>
            </w:pPr>
            <w:r w:rsidRPr="006D6071">
              <w:t>I then divided by 6.</w:t>
            </w:r>
          </w:p>
          <w:p w:rsidR="00372771" w:rsidRPr="006D6071" w:rsidRDefault="00372771" w:rsidP="006D6071">
            <w:pPr>
              <w:spacing w:after="0" w:line="240" w:lineRule="auto"/>
            </w:pPr>
            <w:r w:rsidRPr="006D6071">
              <w:t>Finally I added 51.</w:t>
            </w:r>
          </w:p>
          <w:p w:rsidR="00372771" w:rsidRPr="006D6071" w:rsidRDefault="00372771" w:rsidP="006D6071">
            <w:pPr>
              <w:spacing w:after="0" w:line="240" w:lineRule="auto"/>
            </w:pPr>
            <w:r w:rsidRPr="006D6071">
              <w:t xml:space="preserve">My result was 200.  </w:t>
            </w:r>
          </w:p>
          <w:p w:rsidR="00372771" w:rsidRPr="006D6071" w:rsidRDefault="00372771" w:rsidP="006D6071">
            <w:pPr>
              <w:spacing w:after="0" w:line="240" w:lineRule="auto"/>
            </w:pPr>
            <w:r w:rsidRPr="006D6071">
              <w:t>What number was I thinking of?</w:t>
            </w:r>
          </w:p>
          <w:p w:rsidR="00372771" w:rsidRPr="006D6071" w:rsidRDefault="00372771" w:rsidP="006D6071">
            <w:pPr>
              <w:spacing w:after="0" w:line="240" w:lineRule="auto"/>
            </w:pPr>
          </w:p>
        </w:tc>
      </w:tr>
      <w:tr w:rsidR="00372771" w:rsidRPr="006D6071" w:rsidTr="006D6071">
        <w:tc>
          <w:tcPr>
            <w:tcW w:w="4788" w:type="dxa"/>
          </w:tcPr>
          <w:p w:rsidR="00372771" w:rsidRPr="006D6071" w:rsidRDefault="00372771" w:rsidP="006D6071">
            <w:pPr>
              <w:spacing w:after="0" w:line="240" w:lineRule="auto"/>
            </w:pPr>
            <w:r w:rsidRPr="006D6071">
              <w:t>Wipe out:  Player 1 enters a number and specifies a digit for the opponent to “wipe out”.  Player 2 may add or subtract to change the digit to zero but leave all other digits unchanged.</w:t>
            </w:r>
          </w:p>
          <w:p w:rsidR="00372771" w:rsidRPr="006D6071" w:rsidRDefault="00372771" w:rsidP="006D6071">
            <w:pPr>
              <w:spacing w:after="0" w:line="240" w:lineRule="auto"/>
            </w:pPr>
            <w:r w:rsidRPr="006D6071">
              <w:t>Ex:  Player 1 enters 542 and says to wipe out 4.  Player 2 succeeds by subtracting 40.</w:t>
            </w:r>
          </w:p>
          <w:p w:rsidR="00372771" w:rsidRPr="006D6071" w:rsidRDefault="00372771" w:rsidP="006D6071">
            <w:pPr>
              <w:spacing w:after="0" w:line="240" w:lineRule="auto"/>
            </w:pPr>
          </w:p>
        </w:tc>
        <w:tc>
          <w:tcPr>
            <w:tcW w:w="4788" w:type="dxa"/>
          </w:tcPr>
          <w:p w:rsidR="00372771" w:rsidRPr="006D6071" w:rsidRDefault="00372771" w:rsidP="006D6071">
            <w:pPr>
              <w:spacing w:after="0" w:line="240" w:lineRule="auto"/>
            </w:pPr>
            <w:r w:rsidRPr="006D6071">
              <w:t>Divide 10 numbers by 2 and 10 others by 4.  Compare the whole number remainders with the remainders expressed as fractions and with decimals on your calculator.</w:t>
            </w:r>
          </w:p>
          <w:p w:rsidR="00372771" w:rsidRPr="006D6071" w:rsidRDefault="00372771" w:rsidP="006D6071">
            <w:pPr>
              <w:spacing w:after="0" w:line="240" w:lineRule="auto"/>
            </w:pPr>
          </w:p>
        </w:tc>
      </w:tr>
      <w:tr w:rsidR="00372771" w:rsidRPr="006D6071" w:rsidTr="006D6071">
        <w:tc>
          <w:tcPr>
            <w:tcW w:w="4788" w:type="dxa"/>
          </w:tcPr>
          <w:p w:rsidR="00372771" w:rsidRPr="006D6071" w:rsidRDefault="00372771" w:rsidP="006D6071">
            <w:pPr>
              <w:spacing w:after="0" w:line="240" w:lineRule="auto"/>
            </w:pPr>
            <w:r w:rsidRPr="006D6071">
              <w:t>What number could your multiply by 25 to have a product between 442 and 252? What number times 25 gives a product between 738 and 748?</w:t>
            </w:r>
          </w:p>
          <w:p w:rsidR="00372771" w:rsidRPr="006D6071" w:rsidRDefault="00372771" w:rsidP="006D6071">
            <w:pPr>
              <w:spacing w:after="0" w:line="240" w:lineRule="auto"/>
            </w:pPr>
          </w:p>
        </w:tc>
        <w:tc>
          <w:tcPr>
            <w:tcW w:w="4788" w:type="dxa"/>
          </w:tcPr>
          <w:p w:rsidR="00372771" w:rsidRPr="006D6071" w:rsidRDefault="00372771" w:rsidP="006D6071">
            <w:pPr>
              <w:spacing w:after="0" w:line="240" w:lineRule="auto"/>
            </w:pPr>
            <w:r w:rsidRPr="006D6071">
              <w:t>Membership in the bowling club costs $5.00.  It costs $0.25 for members to bowl and $0.75 for nonmembers to bowl.  How many times would a person need to bowl to have an advantage in being a member?</w:t>
            </w:r>
          </w:p>
          <w:p w:rsidR="00372771" w:rsidRPr="006D6071" w:rsidRDefault="00372771" w:rsidP="006D6071">
            <w:pPr>
              <w:spacing w:after="0" w:line="240" w:lineRule="auto"/>
            </w:pPr>
          </w:p>
        </w:tc>
      </w:tr>
      <w:tr w:rsidR="00372771" w:rsidRPr="006D6071" w:rsidTr="006D6071">
        <w:tc>
          <w:tcPr>
            <w:tcW w:w="4788" w:type="dxa"/>
          </w:tcPr>
          <w:p w:rsidR="00372771" w:rsidRPr="006D6071" w:rsidRDefault="00372771" w:rsidP="006D6071">
            <w:pPr>
              <w:spacing w:after="0" w:line="240" w:lineRule="auto"/>
            </w:pPr>
            <w:r w:rsidRPr="006D6071">
              <w:t>Experiment, and then extend class discoveries.  Use calculators to allow students to extend information from in-school exploration.  How much water runs from the water fountain in one minute?  Using this information how much runs out in one hour?  One day?  One Week?  One Month?  One School Year?</w:t>
            </w:r>
          </w:p>
          <w:p w:rsidR="00372771" w:rsidRPr="006D6071" w:rsidRDefault="00372771" w:rsidP="006D6071">
            <w:pPr>
              <w:spacing w:after="0" w:line="240" w:lineRule="auto"/>
            </w:pPr>
            <w:r w:rsidRPr="006D6071">
              <w:t>How many steps from your classroom door to the cafeteria?  How many times would you walk this distance to make a mile (approximately 5,280 steps)?  How many miles will you walk going to the cafeteria this year?</w:t>
            </w:r>
          </w:p>
          <w:p w:rsidR="00372771" w:rsidRPr="006D6071" w:rsidRDefault="00372771" w:rsidP="006D6071">
            <w:pPr>
              <w:spacing w:after="0" w:line="240" w:lineRule="auto"/>
            </w:pPr>
          </w:p>
        </w:tc>
        <w:tc>
          <w:tcPr>
            <w:tcW w:w="4788" w:type="dxa"/>
          </w:tcPr>
          <w:p w:rsidR="00372771" w:rsidRPr="006D6071" w:rsidRDefault="00372771" w:rsidP="006D6071">
            <w:pPr>
              <w:spacing w:after="0" w:line="240" w:lineRule="auto"/>
            </w:pPr>
            <w:r w:rsidRPr="006D6071">
              <w:t>Find total class height.   Pair students and have them measure each other and record in inches.  Add all the heights together to find the “total class height”.   Ask students to figure out how to convert the total inches into feet and inches.  Gather the same information from other classes in your school.  How does your total class height compare with the totals for other classes?</w:t>
            </w:r>
          </w:p>
          <w:p w:rsidR="00372771" w:rsidRPr="006D6071" w:rsidRDefault="00372771" w:rsidP="006D6071">
            <w:pPr>
              <w:spacing w:after="0" w:line="240" w:lineRule="auto"/>
            </w:pPr>
          </w:p>
        </w:tc>
      </w:tr>
      <w:tr w:rsidR="00372771" w:rsidRPr="006D6071" w:rsidTr="006D6071">
        <w:tc>
          <w:tcPr>
            <w:tcW w:w="4788" w:type="dxa"/>
          </w:tcPr>
          <w:p w:rsidR="00372771" w:rsidRPr="006D6071" w:rsidRDefault="00372771" w:rsidP="006D6071">
            <w:pPr>
              <w:spacing w:after="0" w:line="240" w:lineRule="auto"/>
            </w:pPr>
            <w:r w:rsidRPr="006D6071">
              <w:t>If E, N, O, T, W  each represent a different integer, can you find more than one solution to this problem?</w:t>
            </w:r>
          </w:p>
          <w:p w:rsidR="00372771" w:rsidRPr="006D6071" w:rsidRDefault="00372771" w:rsidP="006D6071">
            <w:pPr>
              <w:spacing w:after="0" w:line="240" w:lineRule="auto"/>
            </w:pPr>
          </w:p>
          <w:p w:rsidR="00372771" w:rsidRPr="006D6071" w:rsidRDefault="00372771" w:rsidP="006D6071">
            <w:pPr>
              <w:spacing w:after="0" w:line="240" w:lineRule="auto"/>
            </w:pPr>
            <w:r w:rsidRPr="006D6071">
              <w:t>ONE + ONE = TWO</w:t>
            </w:r>
          </w:p>
          <w:p w:rsidR="00372771" w:rsidRPr="006D6071" w:rsidRDefault="00372771" w:rsidP="006D6071">
            <w:pPr>
              <w:spacing w:after="0" w:line="240" w:lineRule="auto"/>
            </w:pPr>
          </w:p>
        </w:tc>
        <w:tc>
          <w:tcPr>
            <w:tcW w:w="4788" w:type="dxa"/>
          </w:tcPr>
          <w:p w:rsidR="00372771" w:rsidRPr="006D6071" w:rsidRDefault="00372771" w:rsidP="006D6071">
            <w:pPr>
              <w:spacing w:after="0" w:line="240" w:lineRule="auto"/>
            </w:pPr>
            <w:r w:rsidRPr="006D6071">
              <w:t xml:space="preserve">Read </w:t>
            </w:r>
            <w:r w:rsidRPr="006D6071">
              <w:rPr>
                <w:u w:val="single"/>
              </w:rPr>
              <w:t>The King’s Chessboard</w:t>
            </w:r>
            <w:r w:rsidRPr="006D6071">
              <w:t xml:space="preserve"> by David Birch.  Use a calculator to find out how many grains of rice the king must send to the peasant if he gives him one grain on the first day and doubles the amount each day.</w:t>
            </w:r>
          </w:p>
          <w:p w:rsidR="00372771" w:rsidRPr="006D6071" w:rsidRDefault="00372771" w:rsidP="006D6071">
            <w:pPr>
              <w:spacing w:after="0" w:line="240" w:lineRule="auto"/>
            </w:pPr>
          </w:p>
        </w:tc>
      </w:tr>
    </w:tbl>
    <w:p w:rsidR="00372771" w:rsidRDefault="00372771"/>
    <w:sectPr w:rsidR="00372771" w:rsidSect="00B04453">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2771" w:rsidRDefault="00372771" w:rsidP="00F045BC">
      <w:pPr>
        <w:spacing w:after="0" w:line="240" w:lineRule="auto"/>
      </w:pPr>
      <w:r>
        <w:separator/>
      </w:r>
    </w:p>
  </w:endnote>
  <w:endnote w:type="continuationSeparator" w:id="0">
    <w:p w:rsidR="00372771" w:rsidRDefault="00372771" w:rsidP="00F045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771" w:rsidRDefault="00372771">
    <w:pPr>
      <w:pStyle w:val="Footer"/>
    </w:pPr>
    <w:r w:rsidRPr="00A711BE">
      <w:rPr>
        <w:i/>
      </w:rPr>
      <w:t xml:space="preserve">From </w:t>
    </w:r>
    <w:r>
      <w:rPr>
        <w:i/>
      </w:rPr>
      <w:t xml:space="preserve">DPI </w:t>
    </w:r>
    <w:r w:rsidRPr="00A711BE">
      <w:rPr>
        <w:i/>
      </w:rPr>
      <w:t>Grade Level Classroom Strategies &amp; Week by Week Essentials</w:t>
    </w:r>
    <w:r w:rsidRPr="00A711BE">
      <w:t xml:space="preserve"> </w:t>
    </w:r>
    <w:hyperlink r:id="rId1" w:history="1">
      <w:r w:rsidRPr="00425F85">
        <w:rPr>
          <w:rStyle w:val="Hyperlink"/>
        </w:rPr>
        <w:t>http://mathlearnnc.sharpschool.com/cms/One.aspx?portalId=4507283&amp;pageId=5051238</w:t>
      </w:r>
    </w:hyperlink>
  </w:p>
  <w:p w:rsidR="00372771" w:rsidRDefault="0037277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2771" w:rsidRDefault="00372771" w:rsidP="00F045BC">
      <w:pPr>
        <w:spacing w:after="0" w:line="240" w:lineRule="auto"/>
      </w:pPr>
      <w:r>
        <w:separator/>
      </w:r>
    </w:p>
  </w:footnote>
  <w:footnote w:type="continuationSeparator" w:id="0">
    <w:p w:rsidR="00372771" w:rsidRDefault="00372771" w:rsidP="00F045B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771" w:rsidRPr="00F045BC" w:rsidRDefault="00372771" w:rsidP="00F045BC">
    <w:pPr>
      <w:pStyle w:val="Header"/>
      <w:jc w:val="center"/>
      <w:rPr>
        <w:b/>
        <w:sz w:val="32"/>
        <w:szCs w:val="32"/>
      </w:rPr>
    </w:pPr>
    <w:r w:rsidRPr="00F045BC">
      <w:rPr>
        <w:b/>
        <w:sz w:val="32"/>
        <w:szCs w:val="32"/>
      </w:rPr>
      <w:t>Calculator Warm-Ups</w:t>
    </w:r>
  </w:p>
  <w:p w:rsidR="00372771" w:rsidRDefault="0037277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291AEB"/>
    <w:multiLevelType w:val="hybridMultilevel"/>
    <w:tmpl w:val="9CAC15B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45BC"/>
    <w:rsid w:val="00154485"/>
    <w:rsid w:val="00305512"/>
    <w:rsid w:val="00372771"/>
    <w:rsid w:val="00425F85"/>
    <w:rsid w:val="005232AC"/>
    <w:rsid w:val="00596B9E"/>
    <w:rsid w:val="006D6071"/>
    <w:rsid w:val="007C3E9A"/>
    <w:rsid w:val="008539BB"/>
    <w:rsid w:val="009A3677"/>
    <w:rsid w:val="00A51A6A"/>
    <w:rsid w:val="00A711BE"/>
    <w:rsid w:val="00B04453"/>
    <w:rsid w:val="00B32939"/>
    <w:rsid w:val="00B84BED"/>
    <w:rsid w:val="00BE4B41"/>
    <w:rsid w:val="00C06B3E"/>
    <w:rsid w:val="00D90FC7"/>
    <w:rsid w:val="00DA7CF8"/>
    <w:rsid w:val="00E06255"/>
    <w:rsid w:val="00E4319E"/>
    <w:rsid w:val="00E77D2E"/>
    <w:rsid w:val="00F045BC"/>
    <w:rsid w:val="00F45D70"/>
    <w:rsid w:val="00FD33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45BC"/>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045BC"/>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045BC"/>
    <w:rPr>
      <w:rFonts w:cs="Times New Roman"/>
    </w:rPr>
  </w:style>
  <w:style w:type="paragraph" w:styleId="Footer">
    <w:name w:val="footer"/>
    <w:basedOn w:val="Normal"/>
    <w:link w:val="FooterChar"/>
    <w:uiPriority w:val="99"/>
    <w:semiHidden/>
    <w:rsid w:val="00F045B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locked/>
    <w:rsid w:val="00F045BC"/>
    <w:rPr>
      <w:rFonts w:cs="Times New Roman"/>
    </w:rPr>
  </w:style>
  <w:style w:type="paragraph" w:styleId="BalloonText">
    <w:name w:val="Balloon Text"/>
    <w:basedOn w:val="Normal"/>
    <w:link w:val="BalloonTextChar"/>
    <w:uiPriority w:val="99"/>
    <w:semiHidden/>
    <w:rsid w:val="00F045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045BC"/>
    <w:rPr>
      <w:rFonts w:ascii="Tahoma" w:hAnsi="Tahoma" w:cs="Tahoma"/>
      <w:sz w:val="16"/>
      <w:szCs w:val="16"/>
    </w:rPr>
  </w:style>
  <w:style w:type="table" w:styleId="TableGrid">
    <w:name w:val="Table Grid"/>
    <w:basedOn w:val="TableNormal"/>
    <w:uiPriority w:val="99"/>
    <w:rsid w:val="00F045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F045BC"/>
    <w:pPr>
      <w:ind w:left="720"/>
      <w:contextualSpacing/>
    </w:pPr>
  </w:style>
  <w:style w:type="character" w:styleId="Hyperlink">
    <w:name w:val="Hyperlink"/>
    <w:basedOn w:val="DefaultParagraphFont"/>
    <w:uiPriority w:val="99"/>
    <w:rsid w:val="00A711B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mathlearnnc.sharpschool.com/cms/One.aspx?portalId=4507283&amp;pageId=505123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3</Pages>
  <Words>1048</Words>
  <Characters>5980</Characters>
  <Application>Microsoft Office Outlook</Application>
  <DocSecurity>0</DocSecurity>
  <Lines>0</Lines>
  <Paragraphs>0</Paragraphs>
  <ScaleCrop>false</ScaleCrop>
  <Company>Wake County Schools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Calculator Race- Have students work in pairs</dc:title>
  <dc:subject/>
  <dc:creator>kelly_hayman</dc:creator>
  <cp:keywords/>
  <dc:description/>
  <cp:lastModifiedBy>Wake County Public Schools</cp:lastModifiedBy>
  <cp:revision>2</cp:revision>
  <dcterms:created xsi:type="dcterms:W3CDTF">2010-08-17T01:50:00Z</dcterms:created>
  <dcterms:modified xsi:type="dcterms:W3CDTF">2010-08-17T01:50:00Z</dcterms:modified>
</cp:coreProperties>
</file>